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3263E6" w:rsidP="00742AF1">
      <w:pPr>
        <w:pStyle w:val="Heading1"/>
      </w:pPr>
      <w:bookmarkStart w:id="0" w:name="_GoBack"/>
      <w:bookmarkEnd w:id="0"/>
      <w:r>
        <w:t xml:space="preserve">Increase Productivity with These </w:t>
      </w:r>
      <w:r w:rsidR="002054F0">
        <w:t>6</w:t>
      </w:r>
      <w:r>
        <w:t xml:space="preserve"> Time Management Tools</w:t>
      </w:r>
    </w:p>
    <w:p w:rsidR="00712432" w:rsidRDefault="00712432" w:rsidP="00712432"/>
    <w:p w:rsidR="00220131" w:rsidRDefault="003263E6" w:rsidP="00712432">
      <w:r>
        <w:t xml:space="preserve">Technology has become a double-edged sword. While it allows us to connect, improve, perform, and leverage resources better than ever, it is often responsible for our decrease in productivity. The </w:t>
      </w:r>
      <w:r>
        <w:t>good news is that with the right apps and tools, you can use technology to your advantage and increase your productivity. Here are six, time management tools that can help to improve your productivity.</w:t>
      </w:r>
    </w:p>
    <w:p w:rsidR="00220131" w:rsidRDefault="00220131" w:rsidP="00712432"/>
    <w:p w:rsidR="00220131" w:rsidRDefault="003263E6" w:rsidP="00712432">
      <w:pPr>
        <w:rPr>
          <w:b/>
        </w:rPr>
      </w:pPr>
      <w:r>
        <w:rPr>
          <w:b/>
        </w:rPr>
        <w:t>Rescue Time</w:t>
      </w:r>
    </w:p>
    <w:p w:rsidR="006C14F8" w:rsidRDefault="003263E6" w:rsidP="00712432">
      <w:r>
        <w:t>One of the biggest reasons we lack produc</w:t>
      </w:r>
      <w:r>
        <w:t xml:space="preserve">tivity is because we aren't able to accurately keep track of the time our tasks take. If you have doubts that you’re using your time wisely, this app will provide you with a weekly report that shows you what things are stealing your time. </w:t>
      </w:r>
    </w:p>
    <w:p w:rsidR="006C14F8" w:rsidRDefault="006C14F8" w:rsidP="00712432"/>
    <w:p w:rsidR="006C14F8" w:rsidRDefault="003263E6" w:rsidP="00712432">
      <w:pPr>
        <w:rPr>
          <w:b/>
        </w:rPr>
      </w:pPr>
      <w:r>
        <w:rPr>
          <w:b/>
        </w:rPr>
        <w:t>Remember the Mi</w:t>
      </w:r>
      <w:r>
        <w:rPr>
          <w:b/>
        </w:rPr>
        <w:t>lk</w:t>
      </w:r>
    </w:p>
    <w:p w:rsidR="006C14F8" w:rsidRDefault="003263E6" w:rsidP="00712432">
      <w:r>
        <w:t>If you find that you struggle with managing everything your massive to-do-list, Remember the Milk is just the app for you. It's a free tool that is compatible with your computer, mobile device, Gmail, Outlook, and others. It helps you to manage all your</w:t>
      </w:r>
      <w:r>
        <w:t xml:space="preserve"> tasks efficiently and reminds you of them no matter where you're at.</w:t>
      </w:r>
    </w:p>
    <w:p w:rsidR="006C14F8" w:rsidRDefault="006C14F8" w:rsidP="00712432"/>
    <w:p w:rsidR="00421CA9" w:rsidRDefault="003263E6" w:rsidP="00712432">
      <w:pPr>
        <w:rPr>
          <w:b/>
        </w:rPr>
      </w:pPr>
      <w:r>
        <w:rPr>
          <w:b/>
        </w:rPr>
        <w:t>Focus Booster</w:t>
      </w:r>
    </w:p>
    <w:p w:rsidR="00EE7C43" w:rsidRDefault="003263E6" w:rsidP="00712432">
      <w:r>
        <w:t>Based on the Pomodoro Technique, this app is aimed at those who procrastinate and feel overwhelmed by their tasks. The app is designed to enhance your focus and helps to r</w:t>
      </w:r>
      <w:r>
        <w:t xml:space="preserve">emove any anxiety you have with time pressures. </w:t>
      </w:r>
    </w:p>
    <w:p w:rsidR="00EE7C43" w:rsidRDefault="00EE7C43" w:rsidP="00712432"/>
    <w:p w:rsidR="00144B9D" w:rsidRDefault="003263E6" w:rsidP="00712432">
      <w:pPr>
        <w:rPr>
          <w:b/>
        </w:rPr>
      </w:pPr>
      <w:r>
        <w:rPr>
          <w:b/>
        </w:rPr>
        <w:t>Toggl</w:t>
      </w:r>
    </w:p>
    <w:p w:rsidR="00C221BC" w:rsidRDefault="003263E6" w:rsidP="00712432">
      <w:r>
        <w:t>With Toggl you can keep better track of the time you spend working on projects and tasks and is an excellent alternative to time-sheets. Effective time management starts with being clear on how much t</w:t>
      </w:r>
      <w:r>
        <w:t xml:space="preserve">ime you are actually spending on your projects and tasks, and then through careful analysis, working out how you can better manage them.  </w:t>
      </w:r>
    </w:p>
    <w:p w:rsidR="00C221BC" w:rsidRDefault="00C221BC" w:rsidP="00712432"/>
    <w:p w:rsidR="00CD4B7E" w:rsidRDefault="003263E6" w:rsidP="00712432">
      <w:pPr>
        <w:rPr>
          <w:b/>
        </w:rPr>
      </w:pPr>
      <w:r>
        <w:rPr>
          <w:b/>
        </w:rPr>
        <w:t>Evernote</w:t>
      </w:r>
    </w:p>
    <w:p w:rsidR="00712432" w:rsidRDefault="003263E6" w:rsidP="00712432">
      <w:r>
        <w:t>Evernote is a free productivity tool that lets you capture your thoughts, ideas, and images in a variety of</w:t>
      </w:r>
      <w:r>
        <w:t xml:space="preserve"> ways</w:t>
      </w:r>
      <w:r w:rsidR="00125380">
        <w:t xml:space="preserve">. It allows you to record your meetings, ideas, and speeches, interviews, create lists, add text and voice </w:t>
      </w:r>
      <w:r w:rsidR="00125380">
        <w:lastRenderedPageBreak/>
        <w:t xml:space="preserve">attachments, and share files with your friends. To really optimize your time, you can also sync Remember the Milk with Evernote. </w:t>
      </w:r>
      <w:r>
        <w:t xml:space="preserve"> </w:t>
      </w:r>
    </w:p>
    <w:p w:rsidR="002F48A9" w:rsidRDefault="002F48A9" w:rsidP="00712432">
      <w:pPr>
        <w:rPr>
          <w:b/>
        </w:rPr>
      </w:pPr>
    </w:p>
    <w:p w:rsidR="002F48A9" w:rsidRDefault="003263E6" w:rsidP="00712432">
      <w:pPr>
        <w:rPr>
          <w:b/>
        </w:rPr>
      </w:pPr>
      <w:r>
        <w:rPr>
          <w:b/>
        </w:rPr>
        <w:t>Mind42</w:t>
      </w:r>
    </w:p>
    <w:p w:rsidR="002F48A9" w:rsidRDefault="003263E6" w:rsidP="00712432">
      <w:r>
        <w:t>Focus</w:t>
      </w:r>
      <w:r>
        <w:t xml:space="preserve"> on your tasks at hand with mind mapping. Mind42 is a free mind mapping app that will help you become more organized by focusing your thoughts. When you can better focus your thoughts, you gain more clarity on what you need to get done. </w:t>
      </w:r>
    </w:p>
    <w:p w:rsidR="00C431C8" w:rsidRDefault="00C431C8" w:rsidP="00712432"/>
    <w:p w:rsidR="00C431C8" w:rsidRPr="00112D1F" w:rsidRDefault="003263E6" w:rsidP="00712432">
      <w:r>
        <w:t xml:space="preserve">If you find your </w:t>
      </w:r>
      <w:r>
        <w:t xml:space="preserve">productivity is lacking, consider adding these six useful time management tools to your daily routine. </w:t>
      </w:r>
      <w:r w:rsidR="00EC20C1">
        <w:t xml:space="preserve">Stop letting technology kill your productivity, instead use it to your advantage. </w:t>
      </w:r>
    </w:p>
    <w:sectPr w:rsidR="00C431C8" w:rsidRPr="00112D1F"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AF1"/>
    <w:rsid w:val="00112D1F"/>
    <w:rsid w:val="00125380"/>
    <w:rsid w:val="00144B9D"/>
    <w:rsid w:val="001F4FCD"/>
    <w:rsid w:val="002054F0"/>
    <w:rsid w:val="00220131"/>
    <w:rsid w:val="002F48A9"/>
    <w:rsid w:val="003263E6"/>
    <w:rsid w:val="00421CA9"/>
    <w:rsid w:val="0064063D"/>
    <w:rsid w:val="00660AAD"/>
    <w:rsid w:val="006C14F8"/>
    <w:rsid w:val="00712432"/>
    <w:rsid w:val="00742AF1"/>
    <w:rsid w:val="00C221BC"/>
    <w:rsid w:val="00C431C8"/>
    <w:rsid w:val="00CD4B7E"/>
    <w:rsid w:val="00DE47BE"/>
    <w:rsid w:val="00EC20C1"/>
    <w:rsid w:val="00ED7616"/>
    <w:rsid w:val="00EE7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D7E15CCD-D4B7-574A-A7E4-CF3DD1D9D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418</Words>
  <Characters>2054</Characters>
  <Application>Microsoft Office Word</Application>
  <DocSecurity>0</DocSecurity>
  <Lines>51</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2018-12-23T15:12:00Z</dcterms:created>
  <dcterms:modified xsi:type="dcterms:W3CDTF">2018-12-23T15:12:00Z</dcterms:modified>
  <cp:category/>
</cp:coreProperties>
</file>